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058DC" w14:textId="77777777" w:rsidR="002618F1" w:rsidRDefault="002618F1" w:rsidP="002618F1">
      <w:pPr>
        <w:pStyle w:val="NoSpacing"/>
        <w:tabs>
          <w:tab w:val="left" w:pos="1440"/>
        </w:tabs>
        <w:jc w:val="both"/>
      </w:pPr>
      <w:r>
        <w:rPr>
          <w:u w:val="single"/>
        </w:rPr>
        <w:t>George MEED</w:t>
      </w:r>
      <w:r>
        <w:t xml:space="preserve">      (fl.1485)</w:t>
      </w:r>
    </w:p>
    <w:p w14:paraId="072DE0EB" w14:textId="77777777" w:rsidR="002618F1" w:rsidRDefault="002618F1" w:rsidP="002618F1">
      <w:pPr>
        <w:pStyle w:val="NoSpacing"/>
        <w:tabs>
          <w:tab w:val="left" w:pos="1440"/>
        </w:tabs>
        <w:jc w:val="both"/>
      </w:pPr>
      <w:r>
        <w:t>Chaplain.</w:t>
      </w:r>
    </w:p>
    <w:p w14:paraId="061A478E" w14:textId="77777777" w:rsidR="002618F1" w:rsidRDefault="002618F1" w:rsidP="002618F1">
      <w:pPr>
        <w:pStyle w:val="NoSpacing"/>
        <w:tabs>
          <w:tab w:val="left" w:pos="1440"/>
        </w:tabs>
        <w:jc w:val="both"/>
      </w:pPr>
    </w:p>
    <w:p w14:paraId="3937BE32" w14:textId="77777777" w:rsidR="002618F1" w:rsidRDefault="002618F1" w:rsidP="002618F1">
      <w:pPr>
        <w:pStyle w:val="NoSpacing"/>
        <w:tabs>
          <w:tab w:val="left" w:pos="1440"/>
        </w:tabs>
        <w:jc w:val="both"/>
      </w:pPr>
    </w:p>
    <w:p w14:paraId="2A885311" w14:textId="77777777" w:rsidR="002618F1" w:rsidRDefault="002618F1" w:rsidP="002618F1">
      <w:pPr>
        <w:pStyle w:val="NoSpacing"/>
        <w:tabs>
          <w:tab w:val="left" w:pos="1440"/>
        </w:tabs>
        <w:jc w:val="both"/>
      </w:pPr>
      <w:r>
        <w:t>15 Oct.1485</w:t>
      </w:r>
      <w:r>
        <w:tab/>
        <w:t xml:space="preserve">He was instituted to the chantry at the altar of </w:t>
      </w:r>
      <w:proofErr w:type="spellStart"/>
      <w:r>
        <w:t>St.James</w:t>
      </w:r>
      <w:proofErr w:type="spellEnd"/>
      <w:r>
        <w:t xml:space="preserve"> in the parish church</w:t>
      </w:r>
    </w:p>
    <w:p w14:paraId="4AE770EB" w14:textId="77777777" w:rsidR="002618F1" w:rsidRDefault="002618F1" w:rsidP="002618F1">
      <w:pPr>
        <w:pStyle w:val="NoSpacing"/>
        <w:tabs>
          <w:tab w:val="left" w:pos="1440"/>
        </w:tabs>
        <w:jc w:val="both"/>
      </w:pPr>
      <w:r>
        <w:tab/>
        <w:t xml:space="preserve">of Holy Trinity, </w:t>
      </w:r>
      <w:proofErr w:type="spellStart"/>
      <w:r>
        <w:t>Goodramgate</w:t>
      </w:r>
      <w:proofErr w:type="spellEnd"/>
      <w:r>
        <w:t>, York.</w:t>
      </w:r>
    </w:p>
    <w:p w14:paraId="2BE3B4A0" w14:textId="77777777" w:rsidR="002618F1" w:rsidRDefault="002618F1" w:rsidP="002618F1">
      <w:pPr>
        <w:pStyle w:val="NoSpacing"/>
        <w:tabs>
          <w:tab w:val="left" w:pos="1440"/>
        </w:tabs>
        <w:jc w:val="both"/>
      </w:pPr>
    </w:p>
    <w:p w14:paraId="59951C04" w14:textId="77777777" w:rsidR="002618F1" w:rsidRDefault="002618F1" w:rsidP="002618F1">
      <w:pPr>
        <w:pStyle w:val="NoSpacing"/>
        <w:tabs>
          <w:tab w:val="left" w:pos="1440"/>
        </w:tabs>
        <w:jc w:val="both"/>
      </w:pPr>
    </w:p>
    <w:p w14:paraId="4860A0A4" w14:textId="77777777" w:rsidR="002618F1" w:rsidRDefault="002618F1" w:rsidP="002618F1">
      <w:pPr>
        <w:pStyle w:val="NoSpacing"/>
        <w:tabs>
          <w:tab w:val="left" w:pos="1440"/>
        </w:tabs>
        <w:jc w:val="both"/>
      </w:pPr>
      <w:r>
        <w:t>5 December 2019</w:t>
      </w:r>
    </w:p>
    <w:p w14:paraId="7CA4C218" w14:textId="77777777" w:rsidR="006B2F86" w:rsidRPr="002618F1" w:rsidRDefault="002618F1" w:rsidP="002618F1">
      <w:bookmarkStart w:id="0" w:name="_GoBack"/>
      <w:bookmarkEnd w:id="0"/>
    </w:p>
    <w:sectPr w:rsidR="006B2F86" w:rsidRPr="002618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CDD83" w14:textId="77777777" w:rsidR="002618F1" w:rsidRDefault="002618F1" w:rsidP="00E71FC3">
      <w:pPr>
        <w:spacing w:after="0" w:line="240" w:lineRule="auto"/>
      </w:pPr>
      <w:r>
        <w:separator/>
      </w:r>
    </w:p>
  </w:endnote>
  <w:endnote w:type="continuationSeparator" w:id="0">
    <w:p w14:paraId="51644DAD" w14:textId="77777777" w:rsidR="002618F1" w:rsidRDefault="002618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CA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70967" w14:textId="77777777" w:rsidR="002618F1" w:rsidRDefault="002618F1" w:rsidP="00E71FC3">
      <w:pPr>
        <w:spacing w:after="0" w:line="240" w:lineRule="auto"/>
      </w:pPr>
      <w:r>
        <w:separator/>
      </w:r>
    </w:p>
  </w:footnote>
  <w:footnote w:type="continuationSeparator" w:id="0">
    <w:p w14:paraId="62B01C0E" w14:textId="77777777" w:rsidR="002618F1" w:rsidRDefault="002618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F1"/>
    <w:rsid w:val="001A7C09"/>
    <w:rsid w:val="002618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4CD63"/>
  <w15:chartTrackingRefBased/>
  <w15:docId w15:val="{FA89477B-4692-4208-89EE-AFF934BC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2019-12-12T19:44:00Z</dcterms:created>
  <dcterms:modified xsi:type="dcterms:W3CDTF">2019-12-12T19:49:00Z</dcterms:modified>
</cp:coreProperties>
</file>